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C5FC6">
        <w:rPr>
          <w:rFonts w:asciiTheme="majorHAnsi" w:hAnsiTheme="majorHAnsi" w:cstheme="majorHAnsi"/>
          <w:u w:val="single"/>
        </w:rPr>
        <w:t>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2676A" w:rsidRDefault="00F60136" w:rsidP="00F60136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6708D5F" wp14:editId="75272EFE">
            <wp:extent cx="4664075" cy="349186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C9AF33C" wp14:editId="5E55F996">
            <wp:extent cx="4664075" cy="2854960"/>
            <wp:effectExtent l="0" t="0" r="317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Complete the multiplication. 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You can draw a place chart to help you.</w:t>
      </w:r>
    </w:p>
    <w:p w:rsidR="00F60136" w:rsidRDefault="00BD2F90" w:rsidP="00F60136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712887F" wp14:editId="40D305A8">
            <wp:extent cx="1962150" cy="18954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2F90">
        <w:rPr>
          <w:noProof/>
        </w:rPr>
        <w:t xml:space="preserve"> </w:t>
      </w: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 wp14:anchorId="0B3E9927" wp14:editId="1580D7D6">
            <wp:extent cx="1924050" cy="19526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BD2F90" w:rsidRPr="00EA4F0E" w:rsidRDefault="00BD2F90" w:rsidP="00BD2F90">
      <w:pPr>
        <w:rPr>
          <w:rFonts w:asciiTheme="majorHAnsi" w:hAnsiTheme="majorHAnsi" w:cstheme="majorHAnsi"/>
          <w:sz w:val="28"/>
        </w:rPr>
      </w:pPr>
      <w:r>
        <w:rPr>
          <w:noProof/>
        </w:rPr>
        <w:lastRenderedPageBreak/>
        <w:drawing>
          <wp:inline distT="0" distB="0" distL="0" distR="0" wp14:anchorId="6353D2A9" wp14:editId="21C57DE8">
            <wp:extent cx="1952625" cy="19050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1234">
        <w:rPr>
          <w:noProof/>
        </w:rPr>
        <w:t xml:space="preserve">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307BDEF6" wp14:editId="1B254741">
            <wp:extent cx="1952625" cy="19716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F60136" w:rsidRDefault="00F60136" w:rsidP="00F60136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2F970BA" wp14:editId="13315668">
            <wp:extent cx="4514850" cy="21621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p w:rsidR="00792B81" w:rsidRDefault="00792B81" w:rsidP="00F60136">
      <w:pPr>
        <w:rPr>
          <w:rFonts w:asciiTheme="majorHAnsi" w:hAnsiTheme="majorHAnsi" w:cstheme="majorHAnsi"/>
          <w:sz w:val="28"/>
        </w:rPr>
      </w:pPr>
    </w:p>
    <w:p w:rsidR="00792B81" w:rsidRDefault="00792B81" w:rsidP="00F60136">
      <w:pPr>
        <w:rPr>
          <w:rFonts w:asciiTheme="majorHAnsi" w:hAnsiTheme="majorHAnsi" w:cstheme="majorHAnsi"/>
          <w:sz w:val="28"/>
        </w:rPr>
      </w:pPr>
    </w:p>
    <w:p w:rsidR="00792B81" w:rsidRDefault="00792B81" w:rsidP="00F60136">
      <w:pPr>
        <w:rPr>
          <w:rFonts w:asciiTheme="majorHAnsi" w:hAnsiTheme="majorHAnsi" w:cstheme="majorHAnsi"/>
          <w:sz w:val="28"/>
        </w:rPr>
      </w:pPr>
    </w:p>
    <w:bookmarkEnd w:id="0"/>
    <w:p w:rsidR="00792B81" w:rsidRDefault="00792B81" w:rsidP="00F60136">
      <w:pPr>
        <w:rPr>
          <w:rFonts w:asciiTheme="majorHAnsi" w:hAnsiTheme="majorHAnsi" w:cstheme="majorHAnsi"/>
          <w:sz w:val="28"/>
        </w:rPr>
      </w:pPr>
    </w:p>
    <w:p w:rsidR="00792B81" w:rsidRDefault="00792B81" w:rsidP="00F60136">
      <w:pPr>
        <w:rPr>
          <w:rFonts w:asciiTheme="majorHAnsi" w:hAnsiTheme="majorHAnsi" w:cstheme="majorHAnsi"/>
          <w:sz w:val="28"/>
        </w:rPr>
      </w:pPr>
    </w:p>
    <w:p w:rsidR="00792B81" w:rsidRDefault="00792B81" w:rsidP="00F60136">
      <w:pPr>
        <w:rPr>
          <w:rFonts w:asciiTheme="majorHAnsi" w:hAnsiTheme="majorHAnsi" w:cstheme="majorHAnsi"/>
          <w:sz w:val="28"/>
        </w:rPr>
      </w:pPr>
    </w:p>
    <w:p w:rsidR="00792B81" w:rsidRDefault="00792B81" w:rsidP="00F60136">
      <w:pPr>
        <w:rPr>
          <w:rFonts w:asciiTheme="majorHAnsi" w:hAnsiTheme="majorHAnsi" w:cstheme="majorHAnsi"/>
          <w:sz w:val="28"/>
        </w:rPr>
      </w:pPr>
    </w:p>
    <w:p w:rsidR="00792B81" w:rsidRDefault="00792B81" w:rsidP="00F60136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792B81" w:rsidRDefault="00792B81" w:rsidP="00F60136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5B4A966" wp14:editId="74B827F7">
            <wp:extent cx="4352925" cy="32575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889" w:rsidRPr="006774B3" w:rsidRDefault="00105889" w:rsidP="00CB3E43">
      <w:pPr>
        <w:rPr>
          <w:rFonts w:asciiTheme="majorHAnsi" w:hAnsiTheme="majorHAnsi" w:cstheme="majorHAnsi"/>
          <w:sz w:val="28"/>
        </w:rPr>
      </w:pPr>
    </w:p>
    <w:sectPr w:rsidR="00105889" w:rsidRPr="006774B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2B81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D2F9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E4FC52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</TotalTime>
  <Pages>2</Pages>
  <Words>20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2021-02-01T14:26:00Z</dcterms:created>
  <dcterms:modified xsi:type="dcterms:W3CDTF">2021-02-01T14:45:00Z</dcterms:modified>
</cp:coreProperties>
</file>